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ayout w:type="fixed"/>
        <w:tblLook w:val="04A0"/>
      </w:tblPr>
      <w:tblGrid>
        <w:gridCol w:w="567"/>
        <w:gridCol w:w="617"/>
        <w:gridCol w:w="8989"/>
        <w:gridCol w:w="1820"/>
        <w:gridCol w:w="1416"/>
        <w:gridCol w:w="1583"/>
      </w:tblGrid>
      <w:tr w:rsidR="00E7479D" w:rsidTr="00380AEE">
        <w:trPr>
          <w:cantSplit/>
        </w:trPr>
        <w:tc>
          <w:tcPr>
            <w:tcW w:w="149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79D" w:rsidRDefault="00FF06C3" w:rsidP="008D7933">
            <w:pPr>
              <w:jc w:val="center"/>
            </w:pPr>
            <w:bookmarkStart w:id="0" w:name="RANGE!A1:E70"/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</w:t>
            </w:r>
            <w:r w:rsidR="008D793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квартал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20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года</w:t>
            </w:r>
            <w:bookmarkEnd w:id="0"/>
          </w:p>
        </w:tc>
      </w:tr>
      <w:tr w:rsidR="00E7479D" w:rsidTr="00380AE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</w:tr>
      <w:tr w:rsidR="00E7479D" w:rsidTr="00380AE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тыс. руб.</w:t>
            </w:r>
          </w:p>
        </w:tc>
      </w:tr>
      <w:tr w:rsidR="00FF06C3" w:rsidTr="00380AE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6C3" w:rsidRPr="004E383D" w:rsidRDefault="00FF06C3" w:rsidP="00F32ADC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№ п/п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6C3" w:rsidRPr="00A77E8B" w:rsidRDefault="00FF06C3" w:rsidP="00F32ADC">
            <w:pPr>
              <w:jc w:val="center"/>
              <w:rPr>
                <w:rFonts w:cs="Times New Roman"/>
                <w:b/>
                <w:sz w:val="28"/>
              </w:rPr>
            </w:pPr>
            <w:r w:rsidRPr="00A77E8B">
              <w:rPr>
                <w:rFonts w:cs="Times New Roman"/>
                <w:b/>
                <w:sz w:val="28"/>
              </w:rPr>
              <w:t>Наименование объектов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6C3" w:rsidRPr="004E383D" w:rsidRDefault="00FF06C3" w:rsidP="00F32ADC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6C3" w:rsidRPr="004E383D" w:rsidRDefault="00FF06C3" w:rsidP="00FF06C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 w:rsidRPr="004E383D">
              <w:rPr>
                <w:rFonts w:cs="Times New Roman"/>
                <w:b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</w:rPr>
              <w:t>на 01.04.2020</w:t>
            </w:r>
            <w:r w:rsidRPr="004E383D">
              <w:rPr>
                <w:rFonts w:eastAsia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6C3" w:rsidRPr="004E383D" w:rsidRDefault="00FF06C3" w:rsidP="00F32ADC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E7479D" w:rsidRPr="00E7479D" w:rsidRDefault="00E7479D">
      <w:pPr>
        <w:rPr>
          <w:sz w:val="2"/>
        </w:rPr>
      </w:pPr>
    </w:p>
    <w:tbl>
      <w:tblPr>
        <w:tblW w:w="14992" w:type="dxa"/>
        <w:tblLayout w:type="fixed"/>
        <w:tblLook w:val="04A0"/>
      </w:tblPr>
      <w:tblGrid>
        <w:gridCol w:w="567"/>
        <w:gridCol w:w="617"/>
        <w:gridCol w:w="8989"/>
        <w:gridCol w:w="1820"/>
        <w:gridCol w:w="1416"/>
        <w:gridCol w:w="1583"/>
      </w:tblGrid>
      <w:tr w:rsidR="00E7479D" w:rsidTr="00380AEE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5</w:t>
            </w:r>
          </w:p>
        </w:tc>
      </w:tr>
      <w:tr w:rsidR="00E7479D" w:rsidTr="00380AEE">
        <w:trPr>
          <w:cantSplit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Pr="00257F4F" w:rsidRDefault="00E7479D" w:rsidP="008E11A6">
            <w:pPr>
              <w:jc w:val="center"/>
              <w:rPr>
                <w:i/>
              </w:rPr>
            </w:pPr>
            <w:r w:rsidRPr="00257F4F">
              <w:rPr>
                <w:i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E7479D" w:rsidTr="00380AE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Pr="008F1135" w:rsidRDefault="00E7479D" w:rsidP="008E11A6">
            <w:pPr>
              <w:jc w:val="center"/>
              <w:rPr>
                <w:b/>
              </w:rPr>
            </w:pPr>
            <w:r w:rsidRPr="008F1135">
              <w:rPr>
                <w:b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Pr="008F1135" w:rsidRDefault="00E7479D" w:rsidP="008E11A6">
            <w:pPr>
              <w:jc w:val="right"/>
              <w:rPr>
                <w:b/>
              </w:rPr>
            </w:pPr>
            <w:r w:rsidRPr="008F1135">
              <w:rPr>
                <w:b/>
              </w:rPr>
              <w:t>13 566,3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79D" w:rsidRPr="008F1135" w:rsidRDefault="008F1135" w:rsidP="008E11A6">
            <w:pPr>
              <w:jc w:val="right"/>
              <w:rPr>
                <w:b/>
              </w:rPr>
            </w:pPr>
            <w:r w:rsidRPr="008F1135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Pr="008F1135" w:rsidRDefault="008F1135" w:rsidP="008E11A6">
            <w:pPr>
              <w:jc w:val="right"/>
              <w:rPr>
                <w:b/>
              </w:rPr>
            </w:pPr>
            <w:r w:rsidRPr="008F1135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</w:tr>
      <w:tr w:rsidR="00E7479D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10 566,3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8F1135" w:rsidP="008E11A6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8F1135" w:rsidP="008E11A6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7479D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79D" w:rsidRDefault="00E7479D" w:rsidP="008E11A6">
            <w:pPr>
              <w:jc w:val="center"/>
            </w:pPr>
            <w:r>
              <w:t>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79D" w:rsidRDefault="00E7479D" w:rsidP="008E11A6">
            <w:r>
              <w:t>Техническое перевооружение системы теплоснабжения с устройством котлов наружного размещения для многоквартирного дома №4а по ул. Вокзальной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E7479D" w:rsidP="008E11A6">
            <w:pPr>
              <w:jc w:val="right"/>
            </w:pPr>
            <w:r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8F1135" w:rsidP="008E11A6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9D" w:rsidRDefault="008F1135" w:rsidP="008E11A6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Pr="008F1135" w:rsidRDefault="008F1135" w:rsidP="008E11A6">
            <w:pPr>
              <w:jc w:val="center"/>
              <w:rPr>
                <w:b/>
              </w:rPr>
            </w:pPr>
            <w:r w:rsidRPr="008F1135">
              <w:rPr>
                <w:b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8E11A6">
            <w:pPr>
              <w:jc w:val="right"/>
              <w:rPr>
                <w:b/>
              </w:rPr>
            </w:pPr>
            <w:r w:rsidRPr="008F1135">
              <w:rPr>
                <w:b/>
              </w:rPr>
              <w:t>2 110,0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F32ADC">
            <w:pPr>
              <w:jc w:val="right"/>
              <w:rPr>
                <w:b/>
              </w:rPr>
            </w:pPr>
            <w:r w:rsidRPr="008F1135">
              <w:rPr>
                <w:b/>
              </w:rPr>
              <w:t>436,1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F32ADC">
            <w:pPr>
              <w:jc w:val="right"/>
              <w:rPr>
                <w:b/>
              </w:rPr>
            </w:pPr>
            <w:r w:rsidRPr="008F1135">
              <w:rPr>
                <w:b/>
              </w:rPr>
              <w:t>20,7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436,1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20,7</w:t>
            </w:r>
          </w:p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Pr="008F1135" w:rsidRDefault="008F1135" w:rsidP="008E11A6">
            <w:pPr>
              <w:jc w:val="center"/>
              <w:rPr>
                <w:b/>
              </w:rPr>
            </w:pPr>
            <w:r w:rsidRPr="008F1135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8E11A6">
            <w:pPr>
              <w:jc w:val="right"/>
              <w:rPr>
                <w:b/>
              </w:rPr>
            </w:pPr>
            <w:r w:rsidRPr="008F1135">
              <w:rPr>
                <w:b/>
              </w:rPr>
              <w:t>969 172,5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F32ADC">
            <w:pPr>
              <w:jc w:val="right"/>
              <w:rPr>
                <w:b/>
              </w:rPr>
            </w:pPr>
            <w:r w:rsidRPr="008F1135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F32ADC">
            <w:pPr>
              <w:jc w:val="right"/>
              <w:rPr>
                <w:b/>
              </w:rPr>
            </w:pPr>
            <w:r w:rsidRPr="008F1135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Детский сад на 100 мест по ул. Провиантская, 23, в Октябрьском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81 453,4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89 607,6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32 965,0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lastRenderedPageBreak/>
              <w:t>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80 000,0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10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57 000,0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11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418 483,7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Pr="008F1135" w:rsidRDefault="008F1135" w:rsidP="008E11A6">
            <w:pPr>
              <w:jc w:val="center"/>
              <w:rPr>
                <w:b/>
              </w:rPr>
            </w:pPr>
            <w:r w:rsidRPr="008F1135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8E11A6">
            <w:pPr>
              <w:jc w:val="right"/>
              <w:rPr>
                <w:b/>
              </w:rPr>
            </w:pPr>
            <w:r w:rsidRPr="008F1135">
              <w:rPr>
                <w:b/>
              </w:rPr>
              <w:t>602 762,1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F32ADC">
            <w:pPr>
              <w:jc w:val="right"/>
              <w:rPr>
                <w:b/>
              </w:rPr>
            </w:pPr>
            <w:r w:rsidRPr="008F1135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F32ADC">
            <w:pPr>
              <w:jc w:val="right"/>
              <w:rPr>
                <w:b/>
              </w:rPr>
            </w:pPr>
            <w:r w:rsidRPr="008F1135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12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588 396,6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13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3 500,0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14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5 700,0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15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2 865,5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16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Строительство скоростной трамвайной линии Мирный пер. - 6-я Дачная (детализация проекта по этапам строительства)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300,0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17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2 000,0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Pr="008F1135" w:rsidRDefault="008F1135" w:rsidP="008E11A6">
            <w:pPr>
              <w:jc w:val="center"/>
              <w:rPr>
                <w:b/>
              </w:rPr>
            </w:pPr>
            <w:r w:rsidRPr="008F1135">
              <w:rPr>
                <w:b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8E11A6">
            <w:pPr>
              <w:jc w:val="right"/>
              <w:rPr>
                <w:b/>
              </w:rPr>
            </w:pPr>
            <w:r w:rsidRPr="008F1135">
              <w:rPr>
                <w:b/>
              </w:rPr>
              <w:t>150 000,0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F32ADC">
            <w:pPr>
              <w:jc w:val="right"/>
              <w:rPr>
                <w:b/>
              </w:rPr>
            </w:pPr>
            <w:r w:rsidRPr="008F1135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F32ADC">
            <w:pPr>
              <w:jc w:val="right"/>
              <w:rPr>
                <w:b/>
              </w:rPr>
            </w:pPr>
            <w:r w:rsidRPr="008F1135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18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150 000,0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F32ADC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Pr="008F1135" w:rsidRDefault="008F1135" w:rsidP="008E11A6">
            <w:pPr>
              <w:jc w:val="center"/>
              <w:rPr>
                <w:b/>
              </w:rPr>
            </w:pPr>
            <w:r w:rsidRPr="008F1135">
              <w:rPr>
                <w:b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8E11A6">
            <w:pPr>
              <w:jc w:val="right"/>
              <w:rPr>
                <w:b/>
              </w:rPr>
            </w:pPr>
            <w:r w:rsidRPr="008F1135">
              <w:rPr>
                <w:b/>
              </w:rPr>
              <w:t>7 992,4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8E11A6">
            <w:pPr>
              <w:jc w:val="right"/>
              <w:rPr>
                <w:b/>
              </w:rPr>
            </w:pPr>
            <w:r w:rsidRPr="008F1135">
              <w:rPr>
                <w:b/>
              </w:rPr>
              <w:t>322,3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8F1135" w:rsidRDefault="008F1135" w:rsidP="008E11A6">
            <w:pPr>
              <w:jc w:val="right"/>
              <w:rPr>
                <w:b/>
              </w:rPr>
            </w:pPr>
            <w:r w:rsidRPr="008F1135">
              <w:rPr>
                <w:b/>
              </w:rPr>
              <w:t>4,0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19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4 000,0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172,3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4,3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20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3 992,4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150,0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3,8</w:t>
            </w:r>
          </w:p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Pr="00257F4F" w:rsidRDefault="008F1135" w:rsidP="008E11A6">
            <w:pPr>
              <w:jc w:val="center"/>
              <w:rPr>
                <w:b/>
              </w:rPr>
            </w:pPr>
            <w:r w:rsidRPr="00257F4F">
              <w:rPr>
                <w:b/>
              </w:rPr>
              <w:t>Всего по разделу: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257F4F" w:rsidRDefault="008F1135" w:rsidP="008E11A6">
            <w:pPr>
              <w:jc w:val="right"/>
              <w:rPr>
                <w:b/>
              </w:rPr>
            </w:pPr>
            <w:r w:rsidRPr="00257F4F">
              <w:rPr>
                <w:b/>
              </w:rPr>
              <w:t>1 745 603,3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257F4F" w:rsidRDefault="00257F4F" w:rsidP="008E11A6">
            <w:pPr>
              <w:jc w:val="right"/>
              <w:rPr>
                <w:b/>
              </w:rPr>
            </w:pPr>
            <w:r>
              <w:rPr>
                <w:b/>
              </w:rPr>
              <w:t>758,4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257F4F" w:rsidRDefault="00257F4F" w:rsidP="008E11A6">
            <w:pPr>
              <w:jc w:val="right"/>
              <w:rPr>
                <w:b/>
              </w:rPr>
            </w:pPr>
            <w:r>
              <w:rPr>
                <w:b/>
              </w:rPr>
              <w:t>0,1</w:t>
            </w:r>
          </w:p>
        </w:tc>
      </w:tr>
      <w:tr w:rsidR="008F1135" w:rsidTr="00380AEE">
        <w:trPr>
          <w:cantSplit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Pr="00257F4F" w:rsidRDefault="008F1135" w:rsidP="008E11A6">
            <w:pPr>
              <w:jc w:val="center"/>
              <w:rPr>
                <w:i/>
              </w:rPr>
            </w:pPr>
            <w:r w:rsidRPr="00257F4F">
              <w:rPr>
                <w:i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Pr="00257F4F" w:rsidRDefault="008F1135" w:rsidP="008E11A6">
            <w:pPr>
              <w:jc w:val="center"/>
              <w:rPr>
                <w:b/>
              </w:rPr>
            </w:pPr>
            <w:r w:rsidRPr="00257F4F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257F4F" w:rsidRDefault="008F1135" w:rsidP="008E11A6">
            <w:pPr>
              <w:jc w:val="right"/>
              <w:rPr>
                <w:b/>
              </w:rPr>
            </w:pPr>
            <w:r w:rsidRPr="00257F4F">
              <w:rPr>
                <w:b/>
              </w:rP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257F4F" w:rsidRDefault="008F1135" w:rsidP="008E11A6">
            <w:pPr>
              <w:jc w:val="right"/>
              <w:rPr>
                <w:b/>
              </w:rPr>
            </w:pPr>
            <w:r w:rsidRPr="00257F4F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257F4F" w:rsidRDefault="008F1135" w:rsidP="008E11A6">
            <w:pPr>
              <w:jc w:val="right"/>
              <w:rPr>
                <w:b/>
              </w:rPr>
            </w:pPr>
            <w:r w:rsidRPr="00257F4F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lastRenderedPageBreak/>
              <w:t>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Pr="009D10F0" w:rsidRDefault="008F1135" w:rsidP="008E11A6">
            <w:pPr>
              <w:jc w:val="center"/>
              <w:rPr>
                <w:b/>
              </w:rPr>
            </w:pPr>
            <w:r w:rsidRPr="009D10F0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9D10F0" w:rsidRDefault="008F1135" w:rsidP="008E11A6">
            <w:pPr>
              <w:jc w:val="right"/>
              <w:rPr>
                <w:b/>
              </w:rPr>
            </w:pPr>
            <w:r w:rsidRPr="009D10F0">
              <w:rPr>
                <w:b/>
              </w:rPr>
              <w:t>521 377,7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9D10F0" w:rsidRDefault="009D10F0" w:rsidP="008E11A6">
            <w:pPr>
              <w:jc w:val="right"/>
              <w:rPr>
                <w:b/>
              </w:rPr>
            </w:pPr>
            <w:r w:rsidRPr="009D10F0">
              <w:rPr>
                <w:b/>
              </w:rPr>
              <w:t>74 934,7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9D10F0" w:rsidRDefault="009D10F0" w:rsidP="008E11A6">
            <w:pPr>
              <w:jc w:val="right"/>
              <w:rPr>
                <w:b/>
              </w:rPr>
            </w:pPr>
            <w:r>
              <w:rPr>
                <w:b/>
              </w:rPr>
              <w:t>14,4</w:t>
            </w:r>
          </w:p>
        </w:tc>
      </w:tr>
      <w:tr w:rsidR="008F1135" w:rsidTr="00380AE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Default="008F1135" w:rsidP="008E11A6">
            <w:pPr>
              <w:jc w:val="center"/>
            </w:pPr>
            <w:r>
              <w:t>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135" w:rsidRDefault="008F1135" w:rsidP="008E11A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pPr>
              <w:jc w:val="right"/>
            </w:pPr>
            <w:r>
              <w:t>521 377,7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9D10F0" w:rsidP="009D10F0">
            <w:pPr>
              <w:jc w:val="right"/>
            </w:pPr>
            <w:r w:rsidRPr="009D10F0">
              <w:t>74</w:t>
            </w:r>
            <w:r>
              <w:t> </w:t>
            </w:r>
            <w:r w:rsidRPr="009D10F0">
              <w:t>934</w:t>
            </w:r>
            <w:r>
              <w:t>,</w:t>
            </w:r>
            <w:r w:rsidRPr="009D10F0">
              <w:t>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Default="009D10F0" w:rsidP="008E11A6">
            <w:pPr>
              <w:jc w:val="right"/>
            </w:pPr>
            <w:r>
              <w:t>14,4</w:t>
            </w:r>
          </w:p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135" w:rsidRPr="009D10F0" w:rsidRDefault="008F1135" w:rsidP="008E11A6">
            <w:pPr>
              <w:jc w:val="center"/>
              <w:rPr>
                <w:b/>
              </w:rPr>
            </w:pPr>
            <w:r w:rsidRPr="009D10F0">
              <w:rPr>
                <w:b/>
              </w:rPr>
              <w:t>Всего по разделу: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9D10F0" w:rsidRDefault="008F1135" w:rsidP="008E11A6">
            <w:pPr>
              <w:jc w:val="right"/>
              <w:rPr>
                <w:b/>
              </w:rPr>
            </w:pPr>
            <w:r w:rsidRPr="009D10F0">
              <w:rPr>
                <w:b/>
              </w:rPr>
              <w:t>566 377,7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9D10F0" w:rsidRDefault="009D10F0" w:rsidP="008E11A6">
            <w:pPr>
              <w:jc w:val="right"/>
              <w:rPr>
                <w:b/>
              </w:rPr>
            </w:pPr>
            <w:r w:rsidRPr="009D10F0">
              <w:rPr>
                <w:b/>
              </w:rPr>
              <w:t>74 934,7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9D10F0" w:rsidRDefault="009D10F0" w:rsidP="008E11A6">
            <w:pPr>
              <w:jc w:val="right"/>
              <w:rPr>
                <w:b/>
              </w:rPr>
            </w:pPr>
            <w:r w:rsidRPr="009D10F0">
              <w:rPr>
                <w:b/>
              </w:rPr>
              <w:t>13,2</w:t>
            </w:r>
          </w:p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135" w:rsidRPr="009D10F0" w:rsidRDefault="008F1135" w:rsidP="008E11A6">
            <w:pPr>
              <w:jc w:val="center"/>
              <w:rPr>
                <w:b/>
              </w:rPr>
            </w:pPr>
            <w:r w:rsidRPr="009D10F0">
              <w:rPr>
                <w:b/>
              </w:rPr>
              <w:t>Итого по Перечню: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9D10F0" w:rsidRDefault="008F1135" w:rsidP="008E11A6">
            <w:pPr>
              <w:jc w:val="right"/>
              <w:rPr>
                <w:b/>
                <w:bCs/>
              </w:rPr>
            </w:pPr>
            <w:r w:rsidRPr="009D10F0">
              <w:rPr>
                <w:b/>
                <w:bCs/>
              </w:rPr>
              <w:t>2 311 981,0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9D10F0" w:rsidRDefault="009D10F0" w:rsidP="000F00BD">
            <w:pPr>
              <w:jc w:val="right"/>
              <w:rPr>
                <w:b/>
                <w:bCs/>
              </w:rPr>
            </w:pPr>
            <w:r w:rsidRPr="009D10F0">
              <w:rPr>
                <w:b/>
                <w:bCs/>
              </w:rPr>
              <w:t>75</w:t>
            </w:r>
            <w:r>
              <w:rPr>
                <w:b/>
                <w:bCs/>
              </w:rPr>
              <w:t xml:space="preserve"> </w:t>
            </w:r>
            <w:r w:rsidRPr="009D10F0">
              <w:rPr>
                <w:b/>
                <w:bCs/>
              </w:rPr>
              <w:t>693,2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135" w:rsidRPr="009D10F0" w:rsidRDefault="009D10F0" w:rsidP="008E11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3,3</w:t>
            </w:r>
          </w:p>
        </w:tc>
      </w:tr>
      <w:tr w:rsidR="008F1135" w:rsidTr="00380AE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r>
              <w:t xml:space="preserve"> </w:t>
            </w:r>
          </w:p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r>
              <w:t xml:space="preserve">  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/>
        </w:tc>
      </w:tr>
      <w:tr w:rsidR="008F1135" w:rsidTr="00380AE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>
            <w:r>
              <w:t xml:space="preserve">  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Default="008F1135" w:rsidP="008E11A6"/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9D10F0" w:rsidRDefault="008F1135" w:rsidP="008E11A6">
            <w:pPr>
              <w:rPr>
                <w:b/>
              </w:rPr>
            </w:pPr>
            <w:r w:rsidRPr="009D10F0">
              <w:rPr>
                <w:b/>
              </w:rPr>
              <w:t>Председатель комитета по финансам администрации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9D10F0" w:rsidRDefault="008F1135" w:rsidP="008E11A6">
            <w:pPr>
              <w:rPr>
                <w:b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9D10F0" w:rsidRDefault="008F1135" w:rsidP="008E11A6">
            <w:pPr>
              <w:rPr>
                <w:b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9D10F0" w:rsidRDefault="008F1135" w:rsidP="008E11A6">
            <w:pPr>
              <w:rPr>
                <w:b/>
              </w:rPr>
            </w:pPr>
          </w:p>
        </w:tc>
      </w:tr>
      <w:tr w:rsidR="008F1135" w:rsidTr="00380AE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9D10F0" w:rsidRDefault="008F1135" w:rsidP="008E11A6">
            <w:pPr>
              <w:rPr>
                <w:b/>
              </w:rPr>
            </w:pPr>
            <w:r w:rsidRPr="009D10F0">
              <w:rPr>
                <w:b/>
              </w:rPr>
              <w:t>муниципального образования «Город Саратов»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9D10F0" w:rsidRDefault="008F1135" w:rsidP="008E11A6">
            <w:pPr>
              <w:rPr>
                <w:b/>
              </w:rPr>
            </w:pPr>
          </w:p>
        </w:tc>
        <w:tc>
          <w:tcPr>
            <w:tcW w:w="2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135" w:rsidRPr="009D10F0" w:rsidRDefault="008F1135" w:rsidP="008E11A6">
            <w:pPr>
              <w:jc w:val="right"/>
              <w:rPr>
                <w:b/>
              </w:rPr>
            </w:pPr>
            <w:r w:rsidRPr="009D10F0">
              <w:rPr>
                <w:b/>
              </w:rPr>
              <w:t>А.С. Струков</w:t>
            </w:r>
          </w:p>
        </w:tc>
      </w:tr>
    </w:tbl>
    <w:p w:rsidR="00E7479D" w:rsidRPr="00AE73D7" w:rsidRDefault="00E7479D" w:rsidP="00E7479D"/>
    <w:p w:rsidR="00E2598B" w:rsidRPr="00E7479D" w:rsidRDefault="00E2598B" w:rsidP="00E7479D"/>
    <w:sectPr w:rsidR="00E2598B" w:rsidRPr="00E7479D" w:rsidSect="00E7479D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C24" w:rsidRDefault="00080C24" w:rsidP="00E7479D">
      <w:r>
        <w:separator/>
      </w:r>
    </w:p>
  </w:endnote>
  <w:endnote w:type="continuationSeparator" w:id="1">
    <w:p w:rsidR="00080C24" w:rsidRDefault="00080C24" w:rsidP="00E74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C24" w:rsidRDefault="00080C24" w:rsidP="00E7479D">
      <w:r>
        <w:separator/>
      </w:r>
    </w:p>
  </w:footnote>
  <w:footnote w:type="continuationSeparator" w:id="1">
    <w:p w:rsidR="00080C24" w:rsidRDefault="00080C24" w:rsidP="00E74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79D" w:rsidRDefault="005C52AC" w:rsidP="00500E1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7479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479D" w:rsidRDefault="00E7479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79D" w:rsidRDefault="005C52AC" w:rsidP="00500E1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7479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D7933">
      <w:rPr>
        <w:rStyle w:val="a7"/>
        <w:noProof/>
      </w:rPr>
      <w:t>3</w:t>
    </w:r>
    <w:r>
      <w:rPr>
        <w:rStyle w:val="a7"/>
      </w:rPr>
      <w:fldChar w:fldCharType="end"/>
    </w:r>
  </w:p>
  <w:p w:rsidR="00E7479D" w:rsidRDefault="00E7479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7479D"/>
    <w:rsid w:val="00080C24"/>
    <w:rsid w:val="000F00BD"/>
    <w:rsid w:val="00116BF4"/>
    <w:rsid w:val="001370DC"/>
    <w:rsid w:val="001C64D0"/>
    <w:rsid w:val="00257F4F"/>
    <w:rsid w:val="002C3F39"/>
    <w:rsid w:val="002F1BE7"/>
    <w:rsid w:val="00380AEE"/>
    <w:rsid w:val="005C52AC"/>
    <w:rsid w:val="006808C6"/>
    <w:rsid w:val="008D7933"/>
    <w:rsid w:val="008F1135"/>
    <w:rsid w:val="009D10F0"/>
    <w:rsid w:val="00A24CAF"/>
    <w:rsid w:val="00B40ECB"/>
    <w:rsid w:val="00B912FD"/>
    <w:rsid w:val="00E2598B"/>
    <w:rsid w:val="00E7479D"/>
    <w:rsid w:val="00F6400A"/>
    <w:rsid w:val="00FF0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747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479D"/>
  </w:style>
  <w:style w:type="paragraph" w:styleId="a5">
    <w:name w:val="footer"/>
    <w:basedOn w:val="a"/>
    <w:link w:val="a6"/>
    <w:uiPriority w:val="99"/>
    <w:semiHidden/>
    <w:unhideWhenUsed/>
    <w:rsid w:val="00E747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479D"/>
  </w:style>
  <w:style w:type="character" w:styleId="a7">
    <w:name w:val="page number"/>
    <w:basedOn w:val="a0"/>
    <w:uiPriority w:val="99"/>
    <w:semiHidden/>
    <w:unhideWhenUsed/>
    <w:rsid w:val="00E747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35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6</cp:revision>
  <dcterms:created xsi:type="dcterms:W3CDTF">2020-04-15T10:49:00Z</dcterms:created>
  <dcterms:modified xsi:type="dcterms:W3CDTF">2020-04-15T12:38:00Z</dcterms:modified>
</cp:coreProperties>
</file>